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BA6D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07143/025-1А (07143/025)-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BA6D7B" w:rsidRPr="00BA6D7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BA6D7B" w:rsidRPr="00BA6D7B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BA6D7B" w:rsidRPr="00BA6D7B">
          <w:rPr>
            <w:rStyle w:val="aa"/>
          </w:rPr>
          <w:t xml:space="preserve"> 6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BA6D7B" w:rsidRPr="00BA6D7B">
          <w:rPr>
            <w:u w:val="single"/>
          </w:rPr>
          <w:t xml:space="preserve"> 07143/025-1А </w:t>
        </w:r>
        <w:r w:rsidR="00BA6D7B">
          <w:t xml:space="preserve">(07143/025)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BA6D7B" w:rsidRPr="00BA6D7B">
          <w:rPr>
            <w:rStyle w:val="aa"/>
          </w:rPr>
          <w:t xml:space="preserve"> Врач-фтизиатр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BA6D7B" w:rsidRPr="00BA6D7B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BA6D7B" w:rsidRPr="00BA6D7B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DE1982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E1982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DE1982" w:rsidP="005859B9">
      <w:fldSimple w:instr=" DOCVARIABLE operac \* MERGEFORMAT ">
        <w:r w:rsidR="00BA6D7B" w:rsidRPr="00BA6D7B">
          <w:t xml:space="preserve"> Проведение медицинских осмотров и диагностики заболеваний, лечение пациентов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7F4B33" w:rsidP="00FC4076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BA6D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07143/025-1А (07143/025)-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DE1982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DE1982" w:rsidRPr="009E2A4C">
            <w:rPr>
              <w:rStyle w:val="ad"/>
              <w:sz w:val="20"/>
              <w:szCs w:val="20"/>
            </w:rPr>
            <w:fldChar w:fldCharType="separate"/>
          </w:r>
          <w:r w:rsidR="00BA6D7B">
            <w:rPr>
              <w:rStyle w:val="ad"/>
              <w:noProof/>
              <w:sz w:val="20"/>
              <w:szCs w:val="20"/>
            </w:rPr>
            <w:t>1</w:t>
          </w:r>
          <w:r w:rsidR="00DE1982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A6D7B" w:rsidRPr="00BA6D7B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92496F8333A49369EF0FF35F4A1A52B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5-1А (07143/025)- Н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D010342114749A29A4A30BAF3D323F3"/>
    <w:docVar w:name="rm_id" w:val="212"/>
    <w:docVar w:name="rm_name" w:val=" Врач-фтизиатр "/>
    <w:docVar w:name="rm_number" w:val=" 07143/025-1А (07143/025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3614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E55C6"/>
    <w:rsid w:val="00305B2F"/>
    <w:rsid w:val="00310251"/>
    <w:rsid w:val="00365743"/>
    <w:rsid w:val="00367816"/>
    <w:rsid w:val="003876C3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85FCC"/>
    <w:rsid w:val="005A3A36"/>
    <w:rsid w:val="005B466C"/>
    <w:rsid w:val="005B61A6"/>
    <w:rsid w:val="005B7FE8"/>
    <w:rsid w:val="005C0A9A"/>
    <w:rsid w:val="005C43EF"/>
    <w:rsid w:val="005F5677"/>
    <w:rsid w:val="00610DE1"/>
    <w:rsid w:val="00646A32"/>
    <w:rsid w:val="00665FE6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7F4B33"/>
    <w:rsid w:val="00842149"/>
    <w:rsid w:val="00883461"/>
    <w:rsid w:val="008C739D"/>
    <w:rsid w:val="008D5F6D"/>
    <w:rsid w:val="008E68DE"/>
    <w:rsid w:val="008F65D5"/>
    <w:rsid w:val="0090588D"/>
    <w:rsid w:val="0092778A"/>
    <w:rsid w:val="00946570"/>
    <w:rsid w:val="0096321D"/>
    <w:rsid w:val="00967790"/>
    <w:rsid w:val="00977D22"/>
    <w:rsid w:val="009D253C"/>
    <w:rsid w:val="00A12349"/>
    <w:rsid w:val="00A211D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A6D7B"/>
    <w:rsid w:val="00BC2F3C"/>
    <w:rsid w:val="00BC7FB8"/>
    <w:rsid w:val="00BF498E"/>
    <w:rsid w:val="00C02721"/>
    <w:rsid w:val="00C200EC"/>
    <w:rsid w:val="00C3083C"/>
    <w:rsid w:val="00C673EA"/>
    <w:rsid w:val="00CE3307"/>
    <w:rsid w:val="00CF7C8F"/>
    <w:rsid w:val="00D74283"/>
    <w:rsid w:val="00D76DF8"/>
    <w:rsid w:val="00DB0B59"/>
    <w:rsid w:val="00DB5302"/>
    <w:rsid w:val="00DC4324"/>
    <w:rsid w:val="00DD6B1F"/>
    <w:rsid w:val="00DE1982"/>
    <w:rsid w:val="00E124F4"/>
    <w:rsid w:val="00E13FD4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2016-10-17T11:51:00Z</dcterms:created>
  <dcterms:modified xsi:type="dcterms:W3CDTF">2016-10-18T09:20:00Z</dcterms:modified>
</cp:coreProperties>
</file>